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r>
              <w:t>Приложение 1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r>
              <w:t>от</w:t>
            </w:r>
            <w:r w:rsidR="008B27C4">
              <w:t xml:space="preserve"> 27.08.2021</w:t>
            </w:r>
            <w:r>
              <w:t xml:space="preserve">  №</w:t>
            </w:r>
            <w:r w:rsidR="008B27C4">
              <w:t xml:space="preserve"> 92-750</w:t>
            </w:r>
            <w:r>
              <w:t xml:space="preserve">      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</w:p>
        </w:tc>
      </w:tr>
      <w:tr w:rsidR="00A11A5B" w:rsidTr="00A11A5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center"/>
            </w:pP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тыс. руб.</w:t>
            </w:r>
          </w:p>
        </w:tc>
      </w:tr>
      <w:tr w:rsidR="00A11A5B" w:rsidTr="00A11A5B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2023 год</w:t>
            </w:r>
          </w:p>
        </w:tc>
      </w:tr>
      <w:tr w:rsidR="00A11A5B" w:rsidTr="00A11A5B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A5B" w:rsidRDefault="00A11A5B" w:rsidP="00B814FA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/>
        </w:tc>
      </w:tr>
    </w:tbl>
    <w:p w:rsidR="00A11A5B" w:rsidRPr="00A11A5B" w:rsidRDefault="00A11A5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11A5B" w:rsidTr="00A11A5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11A5B" w:rsidRDefault="00A11A5B" w:rsidP="00B814FA">
            <w:pPr>
              <w:jc w:val="center"/>
            </w:pPr>
            <w:r>
              <w:t>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11A5B" w:rsidRDefault="00A11A5B" w:rsidP="00B814FA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8 946 312,0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9 189 687,8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5 525 880,6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5 855 263,0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5 525 880,6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5 855 263,0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55 397,8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55 397,8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269 999,8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57 977,0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6 094,0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12 929,0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144 999,8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38 954,0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2 125 900,0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2 334 658,0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800 369,0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1 149 000,0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1 093 046,0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384 400,0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441 243,0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205 300,0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209 956,0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654 451,8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606 616,5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514 905,8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500 905,8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405 000,0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405 000,0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91,6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80 814,2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80 814,2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21 470,2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2 005,0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67 677,0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54 505,7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49 200,0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49 200,0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13 658,5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22 808,8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13 658,5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6 896,3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1 036,2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1 036,2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5 875,9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57 620,9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42 200,0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24 469,0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10 050,0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30 000,0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2 750,0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27 098,7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12 924,8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17 022 340,3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9 416 401,9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8 949 552,6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17 025 729,2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9 416 401,9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8 949 552,6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6 982 807,3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2 507 196,0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1 972 539,2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3 425 756,6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71 603,1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188 010,5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197 144,8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350 541,8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353 518,2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273 213,7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409 820,5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114,5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33 384,4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216 938,1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1 000 000,0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11 475,6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5 337,5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6 994 018,9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6 819 780,0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3 400 450,7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3 283 069,4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6 660,8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2 220,3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27 013,3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27 013,3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25 163,0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2 960,3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9 139,6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10 940,3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289 768,6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307 817,0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1 480,2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274 943,7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298 858,2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104 200,8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102 898,3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22 935,1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22 643,2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6 249,2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6 680,4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2 540 196,4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2 458 550,3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462,5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574,8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2 748,1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2 480,3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1 726,9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2 590,3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259 656,8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254 219,3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3 013 413,8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157 233,4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35 000,0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11 860,4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403 400,0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39 828,4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122 233,4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разработку проектно-сметной документации объектов культурного наследия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lastRenderedPageBreak/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11A5B" w:rsidRDefault="00A11A5B" w:rsidP="00B814FA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rPr>
                <w:color w:val="FF0000"/>
              </w:rPr>
              <w:t>-3 388,9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11A5B" w:rsidRDefault="00A11A5B" w:rsidP="00B814F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11A5B" w:rsidRDefault="00A11A5B" w:rsidP="00B814F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rPr>
                <w:color w:val="FF0000"/>
              </w:rPr>
              <w:t>-3 388,9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 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25 968 652,3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>
            <w:pPr>
              <w:jc w:val="right"/>
            </w:pPr>
            <w:r>
              <w:t>18 111 059,3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A5B" w:rsidRDefault="00A11A5B" w:rsidP="00B814FA">
            <w:pPr>
              <w:jc w:val="right"/>
            </w:pPr>
            <w:r>
              <w:t>18 139 240,4</w:t>
            </w:r>
          </w:p>
        </w:tc>
      </w:tr>
      <w:tr w:rsidR="00A11A5B" w:rsidTr="00A11A5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</w:tr>
      <w:tr w:rsidR="00A11A5B" w:rsidTr="00A11A5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5B" w:rsidRDefault="00A11A5B" w:rsidP="00B814FA"/>
        </w:tc>
      </w:tr>
    </w:tbl>
    <w:p w:rsidR="00A11A5B" w:rsidRPr="00E67778" w:rsidRDefault="00A11A5B" w:rsidP="00A11A5B"/>
    <w:p w:rsidR="00E2598B" w:rsidRPr="00A11A5B" w:rsidRDefault="00E2598B" w:rsidP="00A11A5B"/>
    <w:sectPr w:rsidR="00E2598B" w:rsidRPr="00A11A5B" w:rsidSect="008B27C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5CB" w:rsidRDefault="008A75CB" w:rsidP="00A11A5B">
      <w:r>
        <w:separator/>
      </w:r>
    </w:p>
  </w:endnote>
  <w:endnote w:type="continuationSeparator" w:id="1">
    <w:p w:rsidR="008A75CB" w:rsidRDefault="008A75CB" w:rsidP="00A1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5CB" w:rsidRDefault="008A75CB" w:rsidP="00A11A5B">
      <w:r>
        <w:separator/>
      </w:r>
    </w:p>
  </w:footnote>
  <w:footnote w:type="continuationSeparator" w:id="1">
    <w:p w:rsidR="008A75CB" w:rsidRDefault="008A75CB" w:rsidP="00A11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A5B" w:rsidRDefault="00B85BA1" w:rsidP="00F065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11A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1A5B" w:rsidRDefault="00A11A5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A5B" w:rsidRDefault="00B85BA1" w:rsidP="00F065D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11A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27C4">
      <w:rPr>
        <w:rStyle w:val="a7"/>
        <w:noProof/>
      </w:rPr>
      <w:t>13</w:t>
    </w:r>
    <w:r>
      <w:rPr>
        <w:rStyle w:val="a7"/>
      </w:rPr>
      <w:fldChar w:fldCharType="end"/>
    </w:r>
  </w:p>
  <w:p w:rsidR="00A11A5B" w:rsidRDefault="00A11A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11A5B"/>
    <w:rsid w:val="000C79EF"/>
    <w:rsid w:val="002C3F39"/>
    <w:rsid w:val="006808C6"/>
    <w:rsid w:val="006D1119"/>
    <w:rsid w:val="008A75CB"/>
    <w:rsid w:val="008B27C4"/>
    <w:rsid w:val="00A11A5B"/>
    <w:rsid w:val="00A24CAF"/>
    <w:rsid w:val="00B85BA1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11A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1A5B"/>
  </w:style>
  <w:style w:type="paragraph" w:styleId="a5">
    <w:name w:val="footer"/>
    <w:basedOn w:val="a"/>
    <w:link w:val="a6"/>
    <w:uiPriority w:val="99"/>
    <w:semiHidden/>
    <w:unhideWhenUsed/>
    <w:rsid w:val="00A11A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11A5B"/>
  </w:style>
  <w:style w:type="character" w:styleId="a7">
    <w:name w:val="page number"/>
    <w:basedOn w:val="a0"/>
    <w:uiPriority w:val="99"/>
    <w:semiHidden/>
    <w:unhideWhenUsed/>
    <w:rsid w:val="00A11A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13</Pages>
  <Words>3385</Words>
  <Characters>19296</Characters>
  <Application>Microsoft Office Word</Application>
  <DocSecurity>0</DocSecurity>
  <Lines>160</Lines>
  <Paragraphs>45</Paragraphs>
  <ScaleCrop>false</ScaleCrop>
  <Company/>
  <LinksUpToDate>false</LinksUpToDate>
  <CharactersWithSpaces>22636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2</cp:revision>
  <cp:lastPrinted>2021-08-26T13:19:00Z</cp:lastPrinted>
  <dcterms:created xsi:type="dcterms:W3CDTF">2021-08-26T13:38:00Z</dcterms:created>
  <dcterms:modified xsi:type="dcterms:W3CDTF">2021-08-26T13:38:00Z</dcterms:modified>
</cp:coreProperties>
</file>